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5E725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SWINESHEDE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54212D4A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Subdeacon.</w:t>
      </w:r>
    </w:p>
    <w:p w14:paraId="17D3483A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</w:p>
    <w:p w14:paraId="1F869278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</w:p>
    <w:p w14:paraId="08ADBE51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Jun.1405</w:t>
      </w:r>
      <w:r>
        <w:rPr>
          <w:rFonts w:ascii="Times New Roman" w:hAnsi="Times New Roman" w:cs="Times New Roman"/>
          <w:sz w:val="24"/>
          <w:szCs w:val="24"/>
        </w:rPr>
        <w:tab/>
        <w:t>He was granted letters dimissory to all orders.</w:t>
      </w:r>
    </w:p>
    <w:p w14:paraId="0C6AF029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7D8C1A5A" w14:textId="77777777" w:rsidR="00B25EB5" w:rsidRDefault="00B25EB5" w:rsidP="00B25EB5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p.32)</w:t>
      </w:r>
    </w:p>
    <w:p w14:paraId="02DBD726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</w:p>
    <w:p w14:paraId="46D9885F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</w:p>
    <w:p w14:paraId="22518DDE" w14:textId="77777777" w:rsidR="00B25EB5" w:rsidRDefault="00B25EB5" w:rsidP="00B25E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November 2022</w:t>
      </w:r>
    </w:p>
    <w:p w14:paraId="381B2C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71E6C" w14:textId="77777777" w:rsidR="00725367" w:rsidRDefault="00725367" w:rsidP="009139A6">
      <w:r>
        <w:separator/>
      </w:r>
    </w:p>
  </w:endnote>
  <w:endnote w:type="continuationSeparator" w:id="0">
    <w:p w14:paraId="705735F9" w14:textId="77777777" w:rsidR="00725367" w:rsidRDefault="007253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83B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32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34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21834" w14:textId="77777777" w:rsidR="00725367" w:rsidRDefault="00725367" w:rsidP="009139A6">
      <w:r>
        <w:separator/>
      </w:r>
    </w:p>
  </w:footnote>
  <w:footnote w:type="continuationSeparator" w:id="0">
    <w:p w14:paraId="386E7247" w14:textId="77777777" w:rsidR="00725367" w:rsidRDefault="007253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CA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CD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52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EB5"/>
    <w:rsid w:val="000666E0"/>
    <w:rsid w:val="002510B7"/>
    <w:rsid w:val="005C130B"/>
    <w:rsid w:val="00725367"/>
    <w:rsid w:val="00826F5C"/>
    <w:rsid w:val="009139A6"/>
    <w:rsid w:val="009448BB"/>
    <w:rsid w:val="00947624"/>
    <w:rsid w:val="00A3176C"/>
    <w:rsid w:val="00AE65F8"/>
    <w:rsid w:val="00B25EB5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CF391"/>
  <w15:chartTrackingRefBased/>
  <w15:docId w15:val="{FF439884-F9E2-4AEA-A51A-C4E8426B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EB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2023-03-06T21:52:00Z</dcterms:created>
  <dcterms:modified xsi:type="dcterms:W3CDTF">2023-03-06T21:52:00Z</dcterms:modified>
</cp:coreProperties>
</file>